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60" w:rsidRPr="002938B6" w:rsidRDefault="003D1060" w:rsidP="003D10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  <w:u w:val="single"/>
        </w:rPr>
        <w:t>John MELLER</w:t>
      </w:r>
      <w:r w:rsidRPr="002938B6">
        <w:rPr>
          <w:rFonts w:ascii="Times New Roman" w:hAnsi="Times New Roman" w:cs="Times New Roman"/>
          <w:sz w:val="24"/>
          <w:szCs w:val="24"/>
        </w:rPr>
        <w:t xml:space="preserve">     (fl.1505-6)</w:t>
      </w:r>
    </w:p>
    <w:p w:rsidR="003D1060" w:rsidRPr="002938B6" w:rsidRDefault="003D1060" w:rsidP="003D10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of Mersham, Kent.</w:t>
      </w:r>
    </w:p>
    <w:p w:rsidR="003D1060" w:rsidRPr="002938B6" w:rsidRDefault="003D1060" w:rsidP="003D10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060" w:rsidRPr="002938B6" w:rsidRDefault="003D1060" w:rsidP="003D10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060" w:rsidRPr="002938B6" w:rsidRDefault="003D1060" w:rsidP="003D10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 xml:space="preserve">         1505-6</w:t>
      </w:r>
      <w:r w:rsidRPr="002938B6">
        <w:rPr>
          <w:rFonts w:ascii="Times New Roman" w:hAnsi="Times New Roman" w:cs="Times New Roman"/>
          <w:sz w:val="24"/>
          <w:szCs w:val="24"/>
        </w:rPr>
        <w:tab/>
        <w:t>He made his Will.   (Plomer p.331)</w:t>
      </w:r>
    </w:p>
    <w:p w:rsidR="003D1060" w:rsidRPr="002938B6" w:rsidRDefault="003D1060" w:rsidP="003D10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060" w:rsidRPr="002938B6" w:rsidRDefault="003D1060" w:rsidP="003D10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060" w:rsidRPr="002938B6" w:rsidRDefault="003D1060" w:rsidP="003D106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5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060" w:rsidRDefault="003D1060" w:rsidP="00564E3C">
      <w:pPr>
        <w:spacing w:after="0" w:line="240" w:lineRule="auto"/>
      </w:pPr>
      <w:r>
        <w:separator/>
      </w:r>
    </w:p>
  </w:endnote>
  <w:endnote w:type="continuationSeparator" w:id="0">
    <w:p w:rsidR="003D1060" w:rsidRDefault="003D106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D1060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060" w:rsidRDefault="003D1060" w:rsidP="00564E3C">
      <w:pPr>
        <w:spacing w:after="0" w:line="240" w:lineRule="auto"/>
      </w:pPr>
      <w:r>
        <w:separator/>
      </w:r>
    </w:p>
  </w:footnote>
  <w:footnote w:type="continuationSeparator" w:id="0">
    <w:p w:rsidR="003D1060" w:rsidRDefault="003D106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060"/>
    <w:rsid w:val="00372DC6"/>
    <w:rsid w:val="003D1060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4D4B66-5B0C-4096-A8B2-A724EC94F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2016-01-30T17:08:00Z</dcterms:created>
  <dcterms:modified xsi:type="dcterms:W3CDTF">2016-01-30T17:09:00Z</dcterms:modified>
</cp:coreProperties>
</file>